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7D99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0E018F8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02AB963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16D5E4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87E3E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33AFF860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0D84B47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CC9274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1B0D56" w14:textId="77777777" w:rsidR="001E42CC" w:rsidRDefault="001E42CC" w:rsidP="001E4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2FEBD1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0D59A" w14:textId="77777777" w:rsidR="001E42CC" w:rsidRDefault="001E42CC" w:rsidP="009139A6">
      <w:r>
        <w:separator/>
      </w:r>
    </w:p>
  </w:endnote>
  <w:endnote w:type="continuationSeparator" w:id="0">
    <w:p w14:paraId="6D60FF60" w14:textId="77777777" w:rsidR="001E42CC" w:rsidRDefault="001E42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4F7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71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BC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A221" w14:textId="77777777" w:rsidR="001E42CC" w:rsidRDefault="001E42CC" w:rsidP="009139A6">
      <w:r>
        <w:separator/>
      </w:r>
    </w:p>
  </w:footnote>
  <w:footnote w:type="continuationSeparator" w:id="0">
    <w:p w14:paraId="61AD8572" w14:textId="77777777" w:rsidR="001E42CC" w:rsidRDefault="001E42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27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F70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0D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CC"/>
    <w:rsid w:val="000666E0"/>
    <w:rsid w:val="001E42C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D06A7"/>
  <w15:chartTrackingRefBased/>
  <w15:docId w15:val="{0E91EB5B-441C-42F6-9E9C-A03B28FB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2022-05-30T17:53:00Z</dcterms:created>
  <dcterms:modified xsi:type="dcterms:W3CDTF">2022-05-30T17:54:00Z</dcterms:modified>
</cp:coreProperties>
</file>